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EA2" w:rsidRPr="00EE0813" w:rsidRDefault="00556EA2" w:rsidP="006A2C99">
      <w:pPr>
        <w:pStyle w:val="PlainText"/>
        <w:spacing w:line="360" w:lineRule="auto"/>
        <w:jc w:val="center"/>
        <w:rPr>
          <w:rFonts w:hAnsi="宋体" w:cs="仿宋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sz w:val="32"/>
          <w:szCs w:val="32"/>
          <w:u w:val="single"/>
        </w:rPr>
        <w:t>徽</w:t>
      </w:r>
      <w:r w:rsidRPr="007C66E8">
        <w:rPr>
          <w:rFonts w:ascii="新宋体" w:eastAsia="新宋体" w:hAnsi="新宋体" w:cs="新宋体" w:hint="eastAsia"/>
          <w:b/>
          <w:sz w:val="32"/>
          <w:szCs w:val="32"/>
          <w:u w:val="single"/>
        </w:rPr>
        <w:t>盐·曲阳</w:t>
      </w:r>
      <w:r>
        <w:rPr>
          <w:rFonts w:ascii="新宋体" w:eastAsia="新宋体" w:hAnsi="新宋体" w:cs="新宋体" w:hint="eastAsia"/>
          <w:b/>
          <w:sz w:val="32"/>
          <w:szCs w:val="32"/>
          <w:u w:val="single"/>
        </w:rPr>
        <w:t>新天地一期</w:t>
      </w:r>
      <w:r w:rsidRPr="007C66E8">
        <w:rPr>
          <w:rFonts w:ascii="新宋体" w:eastAsia="新宋体" w:hAnsi="新宋体" w:cs="新宋体" w:hint="eastAsia"/>
          <w:b/>
          <w:sz w:val="32"/>
          <w:szCs w:val="32"/>
          <w:u w:val="single"/>
        </w:rPr>
        <w:t>潜水排污泵（控制箱柜）</w:t>
      </w:r>
      <w:r w:rsidRPr="007C66E8">
        <w:rPr>
          <w:rFonts w:hAnsi="宋体" w:cs="新宋体"/>
          <w:b/>
          <w:sz w:val="32"/>
          <w:szCs w:val="32"/>
          <w:u w:val="single"/>
        </w:rPr>
        <w:t xml:space="preserve"> 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</w:p>
    <w:p w:rsidR="00556EA2" w:rsidRPr="007432C2" w:rsidRDefault="00556EA2" w:rsidP="006A2C99">
      <w:pPr>
        <w:spacing w:line="500" w:lineRule="exact"/>
        <w:jc w:val="center"/>
        <w:rPr>
          <w:rFonts w:ascii="宋体" w:cs="宋体"/>
          <w:sz w:val="24"/>
        </w:rPr>
      </w:pPr>
    </w:p>
    <w:p w:rsidR="00556EA2" w:rsidRPr="00CB7F87" w:rsidRDefault="00556EA2" w:rsidP="006A2C99">
      <w:pPr>
        <w:spacing w:line="500" w:lineRule="exact"/>
        <w:rPr>
          <w:rFonts w:ascii="宋体" w:cs="宋体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556EA2" w:rsidRPr="00101370" w:rsidRDefault="00556EA2" w:rsidP="006A2C99">
      <w:pPr>
        <w:spacing w:line="500" w:lineRule="exact"/>
        <w:rPr>
          <w:rFonts w:ascii="宋体" w:cs="宋体"/>
          <w:sz w:val="28"/>
          <w:szCs w:val="28"/>
        </w:rPr>
      </w:pPr>
      <w:r w:rsidRPr="00CB7F87">
        <w:rPr>
          <w:rFonts w:ascii="宋体" w:hAnsi="宋体" w:cs="宋体"/>
          <w:sz w:val="28"/>
          <w:szCs w:val="28"/>
        </w:rPr>
        <w:t xml:space="preserve">   </w:t>
      </w:r>
      <w:r w:rsidRPr="00CB7F87">
        <w:rPr>
          <w:rFonts w:ascii="宋体" w:hAnsi="宋体" w:cs="宋体" w:hint="eastAsia"/>
          <w:sz w:val="28"/>
          <w:szCs w:val="28"/>
        </w:rPr>
        <w:t>在踏勘了本工程现场并仔细研究了</w:t>
      </w:r>
      <w:r>
        <w:rPr>
          <w:rFonts w:ascii="仿宋" w:eastAsia="仿宋" w:hAnsi="仿宋" w:cs="仿宋" w:hint="eastAsia"/>
          <w:bCs/>
          <w:sz w:val="28"/>
          <w:szCs w:val="28"/>
        </w:rPr>
        <w:t>徽盐·曲阳新天地一期地下车库潜水排污泵（控制箱柜）</w:t>
      </w:r>
      <w:r>
        <w:rPr>
          <w:rFonts w:ascii="宋体" w:hAnsi="宋体" w:cs="宋体" w:hint="eastAsia"/>
          <w:sz w:val="28"/>
          <w:szCs w:val="28"/>
        </w:rPr>
        <w:t>采购施工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ayout w:type="fixed"/>
        <w:tblLook w:val="00A0"/>
      </w:tblPr>
      <w:tblGrid>
        <w:gridCol w:w="441"/>
        <w:gridCol w:w="283"/>
        <w:gridCol w:w="1559"/>
        <w:gridCol w:w="1843"/>
        <w:gridCol w:w="803"/>
        <w:gridCol w:w="48"/>
        <w:gridCol w:w="755"/>
        <w:gridCol w:w="95"/>
        <w:gridCol w:w="709"/>
        <w:gridCol w:w="709"/>
        <w:gridCol w:w="708"/>
        <w:gridCol w:w="993"/>
        <w:gridCol w:w="992"/>
        <w:gridCol w:w="3155"/>
        <w:gridCol w:w="1302"/>
        <w:gridCol w:w="1302"/>
        <w:gridCol w:w="1302"/>
        <w:gridCol w:w="1302"/>
      </w:tblGrid>
      <w:tr w:rsidR="00556EA2" w:rsidRPr="00FD6DE1" w:rsidTr="00023D0C">
        <w:trPr>
          <w:gridAfter w:val="5"/>
          <w:wAfter w:w="8363" w:type="dxa"/>
          <w:trHeight w:val="694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FD6DE1" w:rsidRDefault="00556EA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556EA2" w:rsidRPr="00FD6DE1" w:rsidTr="00023D0C">
        <w:trPr>
          <w:gridAfter w:val="5"/>
          <w:wAfter w:w="8363" w:type="dxa"/>
          <w:trHeight w:val="12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报价项目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型号及尺寸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流量（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l/s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扬程（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m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功率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kw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合价（元）</w:t>
            </w:r>
          </w:p>
        </w:tc>
      </w:tr>
      <w:tr w:rsidR="00556EA2" w:rsidRPr="00FD6DE1" w:rsidTr="00E050B5">
        <w:trPr>
          <w:gridAfter w:val="5"/>
          <w:wAfter w:w="8363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型集水坑）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50WQ/D243-2.2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D95C72" w:rsidRDefault="00556EA2" w:rsidP="00023D0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6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控制柜（一控一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C5A06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4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(B/C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型集水坑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80WQ40-15-4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D95C72" w:rsidRDefault="00556EA2" w:rsidP="00023D0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1D6FF8">
        <w:trPr>
          <w:gridAfter w:val="5"/>
          <w:wAfter w:w="8363" w:type="dxa"/>
          <w:trHeight w:val="3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1D6FF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4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D03ED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Default="00556EA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  <w:p w:rsidR="00556EA2" w:rsidRPr="00885A8F" w:rsidRDefault="00556EA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21#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80JYWQ40-15-1200-4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D03ED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D95C72" w:rsidRDefault="00556EA2" w:rsidP="00D03ED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1D6FF8">
        <w:trPr>
          <w:gridAfter w:val="5"/>
          <w:wAfter w:w="8363" w:type="dxa"/>
          <w:trHeight w:val="6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CB623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1D6FF8" w:rsidRDefault="00556EA2" w:rsidP="00CB623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Default="00556EA2" w:rsidP="00FB7762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Default="00556EA2" w:rsidP="00FB7762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  <w:p w:rsidR="00556EA2" w:rsidRPr="00885A8F" w:rsidRDefault="00556EA2" w:rsidP="00FB7762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7/15#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65QW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2"/>
                <w:attr w:name="Year" w:val="1937"/>
              </w:smartTagPr>
              <w:r>
                <w:rPr>
                  <w:rFonts w:ascii="宋体" w:hAnsi="宋体" w:cs="宋体"/>
                  <w:kern w:val="0"/>
                  <w:sz w:val="18"/>
                  <w:szCs w:val="18"/>
                </w:rPr>
                <w:t>37-12-4</w:t>
              </w:r>
            </w:smartTag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F63D9E" w:rsidRDefault="00556EA2" w:rsidP="00FB7762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cs="宋体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D95C72" w:rsidRDefault="00556EA2" w:rsidP="00FB7762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E15C2">
        <w:trPr>
          <w:gridAfter w:val="5"/>
          <w:wAfter w:w="8363" w:type="dxa"/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FB7762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1D6FF8" w:rsidRDefault="00556EA2" w:rsidP="00FB7762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FB77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D95C72" w:rsidRDefault="00556EA2" w:rsidP="00CB623E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一体化污水提升泵（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10-12/16-19#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TWD-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0"/>
                <w:attr w:name="Year" w:val="1930"/>
              </w:smartTagPr>
              <w:r>
                <w:rPr>
                  <w:rFonts w:ascii="宋体" w:hAnsi="宋体" w:cs="宋体"/>
                  <w:kern w:val="0"/>
                  <w:sz w:val="18"/>
                  <w:szCs w:val="18"/>
                </w:rPr>
                <w:t>30-10-2</w:t>
              </w:r>
            </w:smartTag>
            <w:r>
              <w:rPr>
                <w:rFonts w:ascii="宋体" w:hAnsi="宋体" w:cs="宋体"/>
                <w:kern w:val="0"/>
                <w:sz w:val="18"/>
                <w:szCs w:val="18"/>
              </w:rPr>
              <w:t>.2/2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F63D9E" w:rsidRDefault="00556EA2" w:rsidP="00CB623E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cs="宋体"/>
                <w:b/>
                <w:kern w:val="0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D95C72" w:rsidRDefault="00556EA2" w:rsidP="00CB623E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E050B5">
        <w:trPr>
          <w:gridAfter w:val="5"/>
          <w:wAfter w:w="8363" w:type="dxa"/>
          <w:trHeight w:val="6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D03ED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1D6FF8" w:rsidRDefault="00556EA2" w:rsidP="00D03ED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1D6FF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885A8F" w:rsidRDefault="00556EA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556EA2" w:rsidRPr="00FD6DE1" w:rsidTr="001012E0">
        <w:trPr>
          <w:gridAfter w:val="5"/>
          <w:wAfter w:w="8363" w:type="dxa"/>
          <w:trHeight w:val="4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4943EA">
              <w:rPr>
                <w:rFonts w:hint="eastAsia"/>
                <w:b/>
                <w:kern w:val="0"/>
                <w:szCs w:val="21"/>
              </w:rPr>
              <w:t>合</w:t>
            </w:r>
            <w:r w:rsidRPr="004943EA">
              <w:rPr>
                <w:b/>
                <w:kern w:val="0"/>
                <w:szCs w:val="21"/>
              </w:rPr>
              <w:t xml:space="preserve"> </w:t>
            </w:r>
            <w:r w:rsidRPr="004943EA">
              <w:rPr>
                <w:rFonts w:hint="eastAsia"/>
                <w:b/>
                <w:kern w:val="0"/>
                <w:szCs w:val="21"/>
              </w:rPr>
              <w:t>计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金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额（元）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:rsidR="00556EA2" w:rsidRPr="00FD6DE1" w:rsidTr="001012E0">
        <w:trPr>
          <w:gridAfter w:val="5"/>
          <w:wAfter w:w="8363" w:type="dxa"/>
          <w:trHeight w:val="4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Default="00556EA2" w:rsidP="00996A2B">
            <w:pPr>
              <w:widowControl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4943EA" w:rsidRDefault="00556EA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:rsidR="00556EA2" w:rsidRPr="00FD6DE1" w:rsidTr="00023D0C">
        <w:trPr>
          <w:trHeight w:val="551"/>
        </w:trPr>
        <w:tc>
          <w:tcPr>
            <w:tcW w:w="993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BF6E54" w:rsidRDefault="00556EA2" w:rsidP="00023D0C">
            <w:pPr>
              <w:widowControl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注：</w:t>
            </w:r>
            <w:r>
              <w:rPr>
                <w:b/>
                <w:kern w:val="0"/>
                <w:sz w:val="24"/>
              </w:rPr>
              <w:t>1</w:t>
            </w:r>
            <w:r>
              <w:rPr>
                <w:rFonts w:hint="eastAsia"/>
                <w:b/>
                <w:kern w:val="0"/>
                <w:sz w:val="24"/>
              </w:rPr>
              <w:t>、每台水泵均配齐法兰、液位浮球；</w:t>
            </w:r>
            <w:r>
              <w:rPr>
                <w:b/>
                <w:kern w:val="0"/>
                <w:sz w:val="24"/>
              </w:rPr>
              <w:t>2</w:t>
            </w:r>
            <w:r>
              <w:rPr>
                <w:rFonts w:hint="eastAsia"/>
                <w:b/>
                <w:kern w:val="0"/>
                <w:sz w:val="24"/>
              </w:rPr>
              <w:t>、控制箱与潜水泵连接电缆各</w:t>
            </w:r>
            <w:r>
              <w:rPr>
                <w:b/>
                <w:kern w:val="0"/>
                <w:sz w:val="24"/>
              </w:rPr>
              <w:t>10</w:t>
            </w:r>
            <w:r>
              <w:rPr>
                <w:rFonts w:hint="eastAsia"/>
                <w:b/>
                <w:kern w:val="0"/>
                <w:sz w:val="24"/>
              </w:rPr>
              <w:t>米。</w:t>
            </w:r>
          </w:p>
        </w:tc>
        <w:tc>
          <w:tcPr>
            <w:tcW w:w="3155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556EA2" w:rsidRPr="00265DC8" w:rsidRDefault="00556EA2" w:rsidP="00023D0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556EA2" w:rsidRPr="00FD6DE1" w:rsidTr="00023D0C">
        <w:trPr>
          <w:trHeight w:val="551"/>
        </w:trPr>
        <w:tc>
          <w:tcPr>
            <w:tcW w:w="993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BF6E54" w:rsidRDefault="00556EA2" w:rsidP="00023D0C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</w:t>
            </w: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BF6E54">
              <w:rPr>
                <w:rFonts w:hint="eastAsia"/>
                <w:b/>
                <w:kern w:val="0"/>
                <w:sz w:val="24"/>
              </w:rPr>
              <w:t>期及质量要求</w:t>
            </w:r>
          </w:p>
        </w:tc>
        <w:tc>
          <w:tcPr>
            <w:tcW w:w="3155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556EA2" w:rsidRPr="00FD6DE1" w:rsidRDefault="00556EA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556EA2" w:rsidRPr="00265DC8" w:rsidRDefault="00556EA2" w:rsidP="00023D0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556EA2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91675C" w:rsidRDefault="00556EA2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91675C" w:rsidRDefault="00556EA2" w:rsidP="00023D0C">
            <w:pPr>
              <w:widowControl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91675C">
              <w:rPr>
                <w:rFonts w:hint="eastAsia"/>
                <w:b/>
                <w:kern w:val="0"/>
                <w:sz w:val="24"/>
              </w:rPr>
              <w:t>期：</w:t>
            </w:r>
            <w:r>
              <w:rPr>
                <w:b/>
                <w:kern w:val="0"/>
                <w:sz w:val="24"/>
              </w:rPr>
              <w:t xml:space="preserve">       </w:t>
            </w:r>
            <w:r w:rsidRPr="0091675C"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556EA2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EA2" w:rsidRPr="0091675C" w:rsidRDefault="00556EA2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A2" w:rsidRPr="0091675C" w:rsidRDefault="00556EA2" w:rsidP="00023D0C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556EA2" w:rsidRPr="00FD6DE1" w:rsidTr="000E73A0">
        <w:trPr>
          <w:gridAfter w:val="5"/>
          <w:wAfter w:w="8363" w:type="dxa"/>
          <w:trHeight w:hRule="exact" w:val="712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6EA2" w:rsidRPr="006C6F9C" w:rsidRDefault="00556EA2" w:rsidP="00023D0C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556EA2" w:rsidRPr="00FD6DE1" w:rsidTr="001012E0">
        <w:trPr>
          <w:gridAfter w:val="5"/>
          <w:wAfter w:w="8363" w:type="dxa"/>
          <w:trHeight w:hRule="exact" w:val="640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6EA2" w:rsidRPr="00FD6DE1" w:rsidRDefault="00556EA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556EA2" w:rsidRPr="00FD6DE1" w:rsidTr="001012E0">
        <w:trPr>
          <w:gridAfter w:val="5"/>
          <w:wAfter w:w="8363" w:type="dxa"/>
          <w:trHeight w:hRule="exact" w:val="466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6EA2" w:rsidRDefault="00556EA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556EA2" w:rsidRPr="00FD6DE1" w:rsidTr="009C1C75">
        <w:trPr>
          <w:gridAfter w:val="5"/>
          <w:wAfter w:w="8363" w:type="dxa"/>
          <w:trHeight w:hRule="exact" w:val="475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56EA2" w:rsidRPr="00FD6DE1" w:rsidRDefault="00556EA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556EA2" w:rsidRDefault="00556EA2"/>
    <w:sectPr w:rsidR="00556EA2" w:rsidSect="004943EA">
      <w:footerReference w:type="even" r:id="rId6"/>
      <w:footerReference w:type="default" r:id="rId7"/>
      <w:pgSz w:w="11906" w:h="16838" w:code="9"/>
      <w:pgMar w:top="1247" w:right="1304" w:bottom="1134" w:left="107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A2" w:rsidRDefault="00556EA2" w:rsidP="006A2C99">
      <w:r>
        <w:separator/>
      </w:r>
    </w:p>
  </w:endnote>
  <w:endnote w:type="continuationSeparator" w:id="1">
    <w:p w:rsidR="00556EA2" w:rsidRDefault="00556EA2" w:rsidP="006A2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A2" w:rsidRDefault="00556E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6EA2" w:rsidRDefault="00556E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A2" w:rsidRDefault="00556E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56EA2" w:rsidRDefault="00556E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A2" w:rsidRDefault="00556EA2" w:rsidP="006A2C99">
      <w:r>
        <w:separator/>
      </w:r>
    </w:p>
  </w:footnote>
  <w:footnote w:type="continuationSeparator" w:id="1">
    <w:p w:rsidR="00556EA2" w:rsidRDefault="00556EA2" w:rsidP="006A2C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C99"/>
    <w:rsid w:val="00013623"/>
    <w:rsid w:val="00023D0C"/>
    <w:rsid w:val="0003663B"/>
    <w:rsid w:val="0009435E"/>
    <w:rsid w:val="000A6FD7"/>
    <w:rsid w:val="000E73A0"/>
    <w:rsid w:val="001012E0"/>
    <w:rsid w:val="00101370"/>
    <w:rsid w:val="00173FEF"/>
    <w:rsid w:val="001B4BD6"/>
    <w:rsid w:val="001D6FF8"/>
    <w:rsid w:val="00201FE6"/>
    <w:rsid w:val="00204475"/>
    <w:rsid w:val="00265DC8"/>
    <w:rsid w:val="00317532"/>
    <w:rsid w:val="00327172"/>
    <w:rsid w:val="003A2CE3"/>
    <w:rsid w:val="00421EEF"/>
    <w:rsid w:val="0045721B"/>
    <w:rsid w:val="004943EA"/>
    <w:rsid w:val="004C5A06"/>
    <w:rsid w:val="004D7B92"/>
    <w:rsid w:val="0051438E"/>
    <w:rsid w:val="005229B2"/>
    <w:rsid w:val="00556EA2"/>
    <w:rsid w:val="005B3AE7"/>
    <w:rsid w:val="00657047"/>
    <w:rsid w:val="00677C37"/>
    <w:rsid w:val="006A2C99"/>
    <w:rsid w:val="006B1160"/>
    <w:rsid w:val="006C4B3A"/>
    <w:rsid w:val="006C6F9C"/>
    <w:rsid w:val="006D5F49"/>
    <w:rsid w:val="007432C2"/>
    <w:rsid w:val="007C66E8"/>
    <w:rsid w:val="007F5995"/>
    <w:rsid w:val="00825C48"/>
    <w:rsid w:val="008359FE"/>
    <w:rsid w:val="00840851"/>
    <w:rsid w:val="00862F52"/>
    <w:rsid w:val="00885A8F"/>
    <w:rsid w:val="00886810"/>
    <w:rsid w:val="0091675C"/>
    <w:rsid w:val="00996A2B"/>
    <w:rsid w:val="009C1C75"/>
    <w:rsid w:val="009F0D02"/>
    <w:rsid w:val="00A80840"/>
    <w:rsid w:val="00AB3124"/>
    <w:rsid w:val="00AC405D"/>
    <w:rsid w:val="00AE69BD"/>
    <w:rsid w:val="00AF4815"/>
    <w:rsid w:val="00BB55A7"/>
    <w:rsid w:val="00BE28D8"/>
    <w:rsid w:val="00BF6E54"/>
    <w:rsid w:val="00C56046"/>
    <w:rsid w:val="00CB623E"/>
    <w:rsid w:val="00CB7F87"/>
    <w:rsid w:val="00CD6507"/>
    <w:rsid w:val="00D03EDC"/>
    <w:rsid w:val="00D95C72"/>
    <w:rsid w:val="00DC6C13"/>
    <w:rsid w:val="00E02F74"/>
    <w:rsid w:val="00E050B5"/>
    <w:rsid w:val="00E507C8"/>
    <w:rsid w:val="00E7698E"/>
    <w:rsid w:val="00EE0813"/>
    <w:rsid w:val="00EE15C2"/>
    <w:rsid w:val="00F63D9E"/>
    <w:rsid w:val="00FA56D2"/>
    <w:rsid w:val="00FB7762"/>
    <w:rsid w:val="00FD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C9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locked/>
    <w:rsid w:val="006A2C99"/>
    <w:rPr>
      <w:rFonts w:eastAsia="宋体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A2C9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2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2C99"/>
    <w:rPr>
      <w:rFonts w:ascii="Times New Roman" w:eastAsia="宋体" w:hAnsi="Times New Roman"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6A2C99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A2C99"/>
    <w:rPr>
      <w:rFonts w:ascii="宋体" w:eastAsia="宋体" w:hAnsi="Courier New" w:cs="Courier New"/>
      <w:sz w:val="21"/>
      <w:szCs w:val="21"/>
    </w:rPr>
  </w:style>
  <w:style w:type="paragraph" w:styleId="Footer">
    <w:name w:val="footer"/>
    <w:basedOn w:val="Normal"/>
    <w:link w:val="FooterChar"/>
    <w:uiPriority w:val="99"/>
    <w:rsid w:val="006A2C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BE28D8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1"/>
    <w:basedOn w:val="DefaultParagraphFont"/>
    <w:link w:val="Footer"/>
    <w:uiPriority w:val="99"/>
    <w:semiHidden/>
    <w:locked/>
    <w:rsid w:val="006A2C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2</Pages>
  <Words>146</Words>
  <Characters>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39</cp:revision>
  <cp:lastPrinted>2016-05-04T06:29:00Z</cp:lastPrinted>
  <dcterms:created xsi:type="dcterms:W3CDTF">2014-05-29T08:59:00Z</dcterms:created>
  <dcterms:modified xsi:type="dcterms:W3CDTF">2017-05-17T07:46:00Z</dcterms:modified>
</cp:coreProperties>
</file>